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C099" w14:textId="323B2D89" w:rsidR="001F2BB4" w:rsidRPr="008A4922" w:rsidRDefault="001F2BB4" w:rsidP="001F2B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A4922" w:rsidRPr="008A4922">
        <w:rPr>
          <w:rFonts w:ascii="Arial" w:eastAsia="SimSun" w:hAnsi="Arial" w:cs="Times New Roman"/>
          <w:b/>
          <w:bCs/>
          <w:sz w:val="24"/>
          <w:szCs w:val="20"/>
        </w:rPr>
        <w:t>R4-2400255</w:t>
      </w:r>
    </w:p>
    <w:p w14:paraId="453F52E5" w14:textId="77777777" w:rsidR="001F2BB4" w:rsidRPr="008A4922" w:rsidRDefault="001F2BB4" w:rsidP="001F2B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 w:rsidRPr="008A4922">
        <w:rPr>
          <w:rFonts w:ascii="Arial" w:eastAsia="SimSun" w:hAnsi="Arial" w:cs="Times New Roman"/>
          <w:b/>
          <w:sz w:val="24"/>
          <w:szCs w:val="20"/>
          <w:lang w:val="en-GB"/>
        </w:rPr>
        <w:t>Athens, Greece, Feb 26 – Mar 1, 2024</w:t>
      </w:r>
    </w:p>
    <w:bookmarkEnd w:id="0"/>
    <w:bookmarkEnd w:id="1"/>
    <w:bookmarkEnd w:id="3"/>
    <w:p w14:paraId="295C0691" w14:textId="77777777" w:rsidR="001F2BB4" w:rsidRPr="008A4922" w:rsidRDefault="001F2BB4" w:rsidP="001F2B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A74B2C8" w14:textId="0675EE0A" w:rsidR="001F2BB4" w:rsidRPr="008A4922" w:rsidRDefault="001F2BB4" w:rsidP="001F2BB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A4922">
        <w:rPr>
          <w:rFonts w:ascii="Arial" w:eastAsia="Calibri" w:hAnsi="Arial" w:cs="Arial"/>
          <w:b/>
          <w:bCs/>
          <w:sz w:val="24"/>
        </w:rPr>
        <w:t>Source:</w:t>
      </w:r>
      <w:r w:rsidRPr="008A4922">
        <w:rPr>
          <w:rFonts w:ascii="Arial" w:eastAsia="Calibri" w:hAnsi="Arial" w:cs="Arial"/>
          <w:b/>
          <w:bCs/>
          <w:sz w:val="24"/>
        </w:rPr>
        <w:tab/>
      </w:r>
      <w:r w:rsidR="00FD14E1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FD14E1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7154E7EF" w14:textId="4E2D66E5" w:rsidR="00841BCD" w:rsidRPr="008A49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A49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A492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8A4922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37660A" w:rsidRPr="008A4922">
        <w:rPr>
          <w:rFonts w:ascii="Arial" w:eastAsia="Calibri" w:hAnsi="Arial" w:cs="Arial"/>
          <w:b/>
          <w:bCs/>
          <w:sz w:val="24"/>
          <w:lang w:val="en-GB"/>
        </w:rPr>
        <w:t>on IoT NTN Demodulation</w:t>
      </w:r>
    </w:p>
    <w:p w14:paraId="61529F8D" w14:textId="52950B31" w:rsidR="00841BCD" w:rsidRPr="008A49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7660A"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>9.</w:t>
      </w:r>
      <w:r w:rsidR="008A4922"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37660A"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A4922" w:rsidRPr="008A4922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A49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A49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8A49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4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4"/>
    </w:p>
    <w:p w14:paraId="0914D97B" w14:textId="23C6F7B6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>es to RAN4 some of the features defined in the work item “</w:t>
      </w:r>
      <w:r w:rsidR="0037660A">
        <w:t>IOT NTN Enhancements</w:t>
      </w:r>
      <w:r w:rsidR="00EF1CBD" w:rsidRPr="009F6E86">
        <w:t xml:space="preserve">” within Rel-18 of 5G NR, specifically those features which have an impact related to the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7FE8059E" w14:textId="2319B652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>related to the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467D3EA" w14:textId="718BED94" w:rsidR="00E8139A" w:rsidRPr="0037660A" w:rsidRDefault="0037660A" w:rsidP="0037660A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ind w:left="360"/>
              <w:textAlignment w:val="baseline"/>
            </w:pPr>
            <w:r>
              <w:t>Specify UE and Base Station demodulation requirements for operation with disabled HARQ feedback for NB-IoT/eMTC [RAN4]</w:t>
            </w: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5F1D46DF" w14:textId="1367FBB7" w:rsidR="00D4701F" w:rsidRDefault="00145C69" w:rsidP="002A094B">
      <w:pPr>
        <w:rPr>
          <w:lang w:val="en-GB"/>
        </w:rPr>
      </w:pPr>
      <w:r>
        <w:rPr>
          <w:lang w:val="en-GB"/>
        </w:rPr>
        <w:t>For Re</w:t>
      </w:r>
      <w:r w:rsidR="002373D3">
        <w:rPr>
          <w:lang w:val="en-GB"/>
        </w:rPr>
        <w:t xml:space="preserve">l-18 NTN </w:t>
      </w:r>
      <w:r w:rsidR="00F202E5">
        <w:rPr>
          <w:lang w:val="en-GB"/>
        </w:rPr>
        <w:t xml:space="preserve">RAN1 agreed to </w:t>
      </w:r>
      <w:r w:rsidR="00215EFA">
        <w:rPr>
          <w:lang w:val="en-GB"/>
        </w:rPr>
        <w:t>introduce</w:t>
      </w:r>
      <w:r w:rsidR="00F202E5">
        <w:rPr>
          <w:lang w:val="en-GB"/>
        </w:rPr>
        <w:t xml:space="preserve"> the DCI-based HARQ </w:t>
      </w:r>
      <w:r w:rsidR="003A23BC">
        <w:rPr>
          <w:lang w:val="en-GB"/>
        </w:rPr>
        <w:t>feedback to enable/disable HARQ for both eMTC and NB-IoT</w:t>
      </w:r>
      <w:r w:rsidR="00162A5D">
        <w:rPr>
          <w:lang w:val="en-GB"/>
        </w:rPr>
        <w:t xml:space="preserve"> </w:t>
      </w:r>
      <w:r w:rsidR="00162A5D">
        <w:rPr>
          <w:lang w:val="en-GB"/>
        </w:rPr>
        <w:fldChar w:fldCharType="begin"/>
      </w:r>
      <w:r w:rsidR="00162A5D">
        <w:rPr>
          <w:lang w:val="en-GB"/>
        </w:rPr>
        <w:instrText xml:space="preserve"> REF _Ref146032757 \r \h </w:instrText>
      </w:r>
      <w:r w:rsidR="00162A5D">
        <w:rPr>
          <w:lang w:val="en-GB"/>
        </w:rPr>
      </w:r>
      <w:r w:rsidR="00162A5D">
        <w:rPr>
          <w:lang w:val="en-GB"/>
        </w:rPr>
        <w:fldChar w:fldCharType="separate"/>
      </w:r>
      <w:r w:rsidR="00162A5D">
        <w:rPr>
          <w:lang w:val="en-GB"/>
        </w:rPr>
        <w:t>[2]</w:t>
      </w:r>
      <w:r w:rsidR="00162A5D">
        <w:rPr>
          <w:lang w:val="en-GB"/>
        </w:rPr>
        <w:fldChar w:fldCharType="end"/>
      </w:r>
      <w:r w:rsidR="003A23BC">
        <w:rPr>
          <w:lang w:val="en-GB"/>
        </w:rPr>
        <w:t>, however this is only applicable to eMTC as for NB-IoT</w:t>
      </w:r>
      <w:r w:rsidR="00763253">
        <w:rPr>
          <w:lang w:val="en-GB"/>
        </w:rPr>
        <w:t>, at least 1</w:t>
      </w:r>
      <w:r w:rsidR="003A23BC">
        <w:rPr>
          <w:lang w:val="en-GB"/>
        </w:rPr>
        <w:t xml:space="preserve"> HARQ </w:t>
      </w:r>
      <w:r w:rsidR="00763253">
        <w:rPr>
          <w:lang w:val="en-GB"/>
        </w:rPr>
        <w:t xml:space="preserve">process </w:t>
      </w:r>
      <w:r w:rsidR="003A23BC">
        <w:rPr>
          <w:lang w:val="en-GB"/>
        </w:rPr>
        <w:t>is mandatory.</w:t>
      </w:r>
    </w:p>
    <w:p w14:paraId="630D7882" w14:textId="23EA34B7" w:rsidR="006274EA" w:rsidRDefault="006274EA" w:rsidP="006274EA">
      <w:pPr>
        <w:pStyle w:val="RAN4observation0"/>
      </w:pPr>
      <w:bookmarkStart w:id="5" w:name="_Toc158380506"/>
      <w:r>
        <w:t>RAN1 introduced DCI-based HARQ feedback for eMTC and NB</w:t>
      </w:r>
      <w:r w:rsidR="00BD0766">
        <w:t>-IOT</w:t>
      </w:r>
      <w:r w:rsidR="00752A93">
        <w:t>.</w:t>
      </w:r>
      <w:bookmarkEnd w:id="5"/>
    </w:p>
    <w:p w14:paraId="6DE0BAFC" w14:textId="78DBD0E7" w:rsidR="00BD0766" w:rsidRDefault="00BD0766" w:rsidP="00BD0766">
      <w:pPr>
        <w:pStyle w:val="RAN4observation0"/>
      </w:pPr>
      <w:bookmarkStart w:id="6" w:name="_Toc158380507"/>
      <w:r>
        <w:t>HARQ disabling feedback is not applicable for NB-IoT</w:t>
      </w:r>
      <w:r w:rsidR="00752A93">
        <w:t>.</w:t>
      </w:r>
      <w:bookmarkEnd w:id="6"/>
    </w:p>
    <w:p w14:paraId="5A291681" w14:textId="2281732F" w:rsidR="00A009B1" w:rsidRDefault="001034B4" w:rsidP="002A094B">
      <w:pPr>
        <w:rPr>
          <w:lang w:val="en-GB"/>
        </w:rPr>
      </w:pPr>
      <w:r>
        <w:rPr>
          <w:lang w:val="en-GB"/>
        </w:rPr>
        <w:t>For eMTC this is only applicable for CEModeB</w:t>
      </w:r>
      <w:r w:rsidR="00B04AA8">
        <w:rPr>
          <w:lang w:val="en-GB"/>
        </w:rPr>
        <w:t>. Whereby, w</w:t>
      </w:r>
      <w:r w:rsidR="00763253">
        <w:rPr>
          <w:lang w:val="en-GB"/>
        </w:rPr>
        <w:t xml:space="preserve">e note that due to the </w:t>
      </w:r>
      <w:r w:rsidR="000F48E8">
        <w:rPr>
          <w:lang w:val="en-GB"/>
        </w:rPr>
        <w:t xml:space="preserve">large </w:t>
      </w:r>
      <w:r w:rsidR="00763253">
        <w:rPr>
          <w:lang w:val="en-GB"/>
        </w:rPr>
        <w:t>number of repetitions used for CEModeB</w:t>
      </w:r>
      <w:r w:rsidR="000F48E8">
        <w:rPr>
          <w:lang w:val="en-GB"/>
        </w:rPr>
        <w:t xml:space="preserve"> the </w:t>
      </w:r>
      <w:r w:rsidR="001D1A1B">
        <w:rPr>
          <w:lang w:val="en-GB"/>
        </w:rPr>
        <w:t>performance is likely to be unaffected by HARQ process enabled or disabled</w:t>
      </w:r>
      <w:r w:rsidR="00D36B85">
        <w:rPr>
          <w:lang w:val="en-GB"/>
        </w:rPr>
        <w:t>. We further note t</w:t>
      </w:r>
      <w:r w:rsidR="00066CE4">
        <w:rPr>
          <w:lang w:val="en-GB"/>
        </w:rPr>
        <w:t xml:space="preserve">he maximum number of HARQ processes for eMTC CE Mode B </w:t>
      </w:r>
      <w:r w:rsidR="00607728">
        <w:rPr>
          <w:lang w:val="en-GB"/>
        </w:rPr>
        <w:t>is 2</w:t>
      </w:r>
      <w:r w:rsidR="00D36B85">
        <w:rPr>
          <w:lang w:val="en-GB"/>
        </w:rPr>
        <w:t>.</w:t>
      </w:r>
    </w:p>
    <w:p w14:paraId="5AE99903" w14:textId="3470019C" w:rsidR="00CC162F" w:rsidRDefault="00CC162F" w:rsidP="00CC162F">
      <w:r>
        <w:t>Nokia does not believe it is feasible to verify DCI-based HARQ feedback disabling functionality for eMTC CE Mode B due to the maximum number of HARQ processes being up to 2.</w:t>
      </w:r>
    </w:p>
    <w:p w14:paraId="129906CE" w14:textId="4F57EC30" w:rsidR="00FC2152" w:rsidRDefault="00FC2152" w:rsidP="00CC162F">
      <w:r>
        <w:t>This leads to the following proposal</w:t>
      </w:r>
      <w:r w:rsidR="00170932">
        <w:t>:</w:t>
      </w:r>
    </w:p>
    <w:p w14:paraId="6F94CBF9" w14:textId="7B0CC999" w:rsidR="00CC162F" w:rsidRDefault="00FC2152" w:rsidP="00FC2152">
      <w:pPr>
        <w:pStyle w:val="RAN4proposal"/>
      </w:pPr>
      <w:bookmarkStart w:id="7" w:name="_Toc158380508"/>
      <w:r>
        <w:t>RAN4 shall not define requirements for IOT NTN PDSCH with HARQ disabled</w:t>
      </w:r>
      <w:r w:rsidR="00170932">
        <w:t>.</w:t>
      </w:r>
      <w:bookmarkEnd w:id="7"/>
    </w:p>
    <w:p w14:paraId="6D1264F6" w14:textId="77777777" w:rsidR="00CD7492" w:rsidRPr="009F6E86" w:rsidRDefault="00CD7492" w:rsidP="00A37002">
      <w:pPr>
        <w:pStyle w:val="RAN4H1"/>
      </w:pPr>
      <w:bookmarkStart w:id="8" w:name="_Toc116995848"/>
      <w:r w:rsidRPr="009F6E86">
        <w:t>Conclusion</w:t>
      </w:r>
      <w:bookmarkEnd w:id="8"/>
    </w:p>
    <w:p w14:paraId="7CBDD6E2" w14:textId="4FD903A8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37660A">
        <w:rPr>
          <w:rFonts w:eastAsiaTheme="minorEastAsia"/>
          <w:lang w:val="en-GB"/>
        </w:rPr>
        <w:t>IOT NTN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21BC8376" w14:textId="36DEB81A" w:rsidR="00752A93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58380506" w:history="1">
        <w:r w:rsidR="00752A93" w:rsidRPr="000E156D">
          <w:rPr>
            <w:rStyle w:val="Hyperlink"/>
            <w:b/>
            <w:noProof/>
          </w:rPr>
          <w:t>Observation 1:</w:t>
        </w:r>
        <w:r w:rsidR="00752A93" w:rsidRPr="000E156D">
          <w:rPr>
            <w:rStyle w:val="Hyperlink"/>
            <w:noProof/>
          </w:rPr>
          <w:t xml:space="preserve"> RAN1 introduced DCI-based HARQ feedback for eMTC and NB-IOT.</w:t>
        </w:r>
      </w:hyperlink>
    </w:p>
    <w:p w14:paraId="580C12AB" w14:textId="357A517F" w:rsidR="00752A93" w:rsidRDefault="00FD14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8380507" w:history="1">
        <w:r w:rsidR="00752A93" w:rsidRPr="000E156D">
          <w:rPr>
            <w:rStyle w:val="Hyperlink"/>
            <w:b/>
            <w:noProof/>
          </w:rPr>
          <w:t>Observation 2:</w:t>
        </w:r>
        <w:r w:rsidR="00752A93" w:rsidRPr="000E156D">
          <w:rPr>
            <w:rStyle w:val="Hyperlink"/>
            <w:noProof/>
          </w:rPr>
          <w:t xml:space="preserve"> HARQ disabling feedback is not applicable for NB-IoT.</w:t>
        </w:r>
      </w:hyperlink>
    </w:p>
    <w:p w14:paraId="62350AED" w14:textId="6A2C0830" w:rsidR="00752A93" w:rsidRDefault="00FD14E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8380508" w:history="1">
        <w:r w:rsidR="00752A93" w:rsidRPr="000E156D">
          <w:rPr>
            <w:rStyle w:val="Hyperlink"/>
            <w:noProof/>
          </w:rPr>
          <w:t>Proposal 1: RAN4 shall not define requirements for IOT NTN PDSCH with HARQ disabled.</w:t>
        </w:r>
      </w:hyperlink>
    </w:p>
    <w:p w14:paraId="761D243D" w14:textId="27F11A03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lastRenderedPageBreak/>
        <w:t xml:space="preserve">References </w:t>
      </w:r>
    </w:p>
    <w:p w14:paraId="7D15423E" w14:textId="77777777" w:rsidR="00162A5D" w:rsidRDefault="00446F65" w:rsidP="003669E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9" w:name="_Ref114500673"/>
      <w:bookmarkStart w:id="10" w:name="_Ref145343011"/>
      <w:bookmarkStart w:id="11" w:name="_Ref145941749"/>
      <w:bookmarkStart w:id="12" w:name="_Ref130994624"/>
      <w:bookmarkEnd w:id="9"/>
      <w:r w:rsidRPr="00162A5D">
        <w:rPr>
          <w:lang w:val="en-GB"/>
        </w:rPr>
        <w:t>RP-22</w:t>
      </w:r>
      <w:r w:rsidR="0037660A" w:rsidRPr="00162A5D">
        <w:rPr>
          <w:lang w:val="en-GB"/>
        </w:rPr>
        <w:t>3519</w:t>
      </w:r>
      <w:r w:rsidR="00E81F72" w:rsidRPr="00162A5D">
        <w:rPr>
          <w:lang w:val="en-GB"/>
        </w:rPr>
        <w:t xml:space="preserve"> “</w:t>
      </w:r>
      <w:bookmarkEnd w:id="10"/>
      <w:r w:rsidR="0037660A" w:rsidRPr="00162A5D">
        <w:rPr>
          <w:lang w:val="en-GB"/>
        </w:rPr>
        <w:t>Revised WID on IoT NTN enhancements</w:t>
      </w:r>
      <w:r w:rsidR="00A87425" w:rsidRPr="00162A5D">
        <w:rPr>
          <w:lang w:val="en-GB"/>
        </w:rPr>
        <w:t>”</w:t>
      </w:r>
      <w:r w:rsidR="00D36D92" w:rsidRPr="00162A5D">
        <w:rPr>
          <w:lang w:val="en-GB"/>
        </w:rPr>
        <w:t>, RAN#98-e, December 2022.</w:t>
      </w:r>
      <w:bookmarkStart w:id="13" w:name="_Ref149678620"/>
      <w:bookmarkEnd w:id="11"/>
    </w:p>
    <w:p w14:paraId="6FB3CBC6" w14:textId="77777777" w:rsidR="00162A5D" w:rsidRDefault="00162A5D" w:rsidP="00162A5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4" w:name="_Ref146032757"/>
      <w:r>
        <w:t>RP-232475, “Introduction of Rel-18 - IoT NTN enhancements”, RAN1.</w:t>
      </w:r>
      <w:bookmarkEnd w:id="14"/>
      <w:r>
        <w:t xml:space="preserve"> </w:t>
      </w:r>
    </w:p>
    <w:p w14:paraId="0A533252" w14:textId="031CA5E7" w:rsidR="00A561BD" w:rsidRPr="00162A5D" w:rsidRDefault="00EB50AD" w:rsidP="003669E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62A5D">
        <w:rPr>
          <w:lang w:val="en-GB"/>
        </w:rPr>
        <w:t>TS 36.181</w:t>
      </w:r>
      <w:r w:rsidR="00E53385" w:rsidRPr="00162A5D">
        <w:rPr>
          <w:lang w:val="en-GB"/>
        </w:rPr>
        <w:t xml:space="preserve"> Technical Specification Group Radio Access Network</w:t>
      </w:r>
      <w:r w:rsidR="006F0CDA" w:rsidRPr="00162A5D">
        <w:rPr>
          <w:lang w:val="en-GB"/>
        </w:rPr>
        <w:t xml:space="preserve">, </w:t>
      </w:r>
      <w:r w:rsidR="00A561BD" w:rsidRPr="00162A5D">
        <w:rPr>
          <w:lang w:val="en-GB"/>
        </w:rPr>
        <w:t xml:space="preserve">Evolved Universal Terrestrial Radio Access (E-UTRA); Satellite Access Node (SAN) </w:t>
      </w:r>
      <w:r w:rsidR="00DB15E2" w:rsidRPr="00162A5D">
        <w:rPr>
          <w:lang w:val="en-GB"/>
        </w:rPr>
        <w:t>conformance testing</w:t>
      </w:r>
      <w:r w:rsidR="00A561BD" w:rsidRPr="00162A5D">
        <w:rPr>
          <w:lang w:val="en-GB"/>
        </w:rPr>
        <w:t xml:space="preserve"> (Release 18)</w:t>
      </w:r>
      <w:r w:rsidR="00DB15E2" w:rsidRPr="00162A5D">
        <w:rPr>
          <w:lang w:val="en-GB"/>
        </w:rPr>
        <w:t xml:space="preserve"> v18.1.0</w:t>
      </w:r>
      <w:r w:rsidR="00A561BD" w:rsidRPr="00162A5D">
        <w:rPr>
          <w:lang w:val="en-GB"/>
        </w:rPr>
        <w:t>, September 2023</w:t>
      </w:r>
      <w:bookmarkEnd w:id="13"/>
    </w:p>
    <w:p w14:paraId="10AB526D" w14:textId="48B0C5CD" w:rsidR="00EB50AD" w:rsidRPr="009F6E86" w:rsidRDefault="00EB50AD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5" w:name="_Ref149678610"/>
      <w:r>
        <w:rPr>
          <w:lang w:val="en-GB"/>
        </w:rPr>
        <w:t>TS 36.10</w:t>
      </w:r>
      <w:r w:rsidR="00D22482">
        <w:rPr>
          <w:lang w:val="en-GB"/>
        </w:rPr>
        <w:t>2</w:t>
      </w:r>
      <w:r w:rsidR="00A561BD" w:rsidRPr="00A561BD">
        <w:rPr>
          <w:lang w:val="en-GB"/>
        </w:rPr>
        <w:t xml:space="preserve"> Technical Specification Group Radio Access Network, Evolved Universal Terrestrial Radio Access (E-UTRA);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User Equipment (UE) radio transmission and reception for satellite access</w:t>
      </w:r>
      <w:r w:rsidR="00A561BD">
        <w:rPr>
          <w:lang w:val="en-GB"/>
        </w:rPr>
        <w:t xml:space="preserve"> </w:t>
      </w:r>
      <w:r w:rsidR="00A561BD" w:rsidRPr="00A561BD">
        <w:rPr>
          <w:lang w:val="en-GB"/>
        </w:rPr>
        <w:t>(Release 18)</w:t>
      </w:r>
      <w:r w:rsidR="00551894">
        <w:rPr>
          <w:lang w:val="en-GB"/>
        </w:rPr>
        <w:t xml:space="preserve"> v18.3.0</w:t>
      </w:r>
      <w:r w:rsidR="00A561BD" w:rsidRPr="00A561BD">
        <w:rPr>
          <w:lang w:val="en-GB"/>
        </w:rPr>
        <w:t>, September 2023</w:t>
      </w:r>
      <w:bookmarkEnd w:id="15"/>
    </w:p>
    <w:p w14:paraId="2B700610" w14:textId="77777777" w:rsidR="006D1E92" w:rsidRPr="006D1E92" w:rsidRDefault="006D1E92" w:rsidP="006D1E92">
      <w:pPr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bookmarkEnd w:id="12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DF3C" w14:textId="77777777" w:rsidR="001443C9" w:rsidRDefault="001443C9" w:rsidP="00001C9B">
      <w:pPr>
        <w:spacing w:after="0" w:line="240" w:lineRule="auto"/>
      </w:pPr>
      <w:r>
        <w:separator/>
      </w:r>
    </w:p>
  </w:endnote>
  <w:endnote w:type="continuationSeparator" w:id="0">
    <w:p w14:paraId="39C04254" w14:textId="77777777" w:rsidR="001443C9" w:rsidRDefault="001443C9" w:rsidP="00001C9B">
      <w:pPr>
        <w:spacing w:after="0" w:line="240" w:lineRule="auto"/>
      </w:pPr>
      <w:r>
        <w:continuationSeparator/>
      </w:r>
    </w:p>
  </w:endnote>
  <w:endnote w:type="continuationNotice" w:id="1">
    <w:p w14:paraId="4277A1C8" w14:textId="77777777" w:rsidR="001443C9" w:rsidRDefault="001443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FEE81" w14:textId="77777777" w:rsidR="001443C9" w:rsidRDefault="001443C9" w:rsidP="00001C9B">
      <w:pPr>
        <w:spacing w:after="0" w:line="240" w:lineRule="auto"/>
      </w:pPr>
      <w:r>
        <w:separator/>
      </w:r>
    </w:p>
  </w:footnote>
  <w:footnote w:type="continuationSeparator" w:id="0">
    <w:p w14:paraId="451F0B25" w14:textId="77777777" w:rsidR="001443C9" w:rsidRDefault="001443C9" w:rsidP="00001C9B">
      <w:pPr>
        <w:spacing w:after="0" w:line="240" w:lineRule="auto"/>
      </w:pPr>
      <w:r>
        <w:continuationSeparator/>
      </w:r>
    </w:p>
  </w:footnote>
  <w:footnote w:type="continuationNotice" w:id="1">
    <w:p w14:paraId="13D25258" w14:textId="77777777" w:rsidR="001443C9" w:rsidRDefault="001443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90724"/>
    <w:multiLevelType w:val="hybridMultilevel"/>
    <w:tmpl w:val="C9323E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21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4"/>
  </w:num>
  <w:num w:numId="2" w16cid:durableId="753360993">
    <w:abstractNumId w:val="12"/>
  </w:num>
  <w:num w:numId="3" w16cid:durableId="769013385">
    <w:abstractNumId w:val="13"/>
  </w:num>
  <w:num w:numId="4" w16cid:durableId="1951625507">
    <w:abstractNumId w:val="24"/>
  </w:num>
  <w:num w:numId="5" w16cid:durableId="299699372">
    <w:abstractNumId w:val="19"/>
  </w:num>
  <w:num w:numId="6" w16cid:durableId="704989605">
    <w:abstractNumId w:val="2"/>
  </w:num>
  <w:num w:numId="7" w16cid:durableId="10575298">
    <w:abstractNumId w:val="6"/>
  </w:num>
  <w:num w:numId="8" w16cid:durableId="1483155174">
    <w:abstractNumId w:val="0"/>
  </w:num>
  <w:num w:numId="9" w16cid:durableId="2031293538">
    <w:abstractNumId w:val="22"/>
  </w:num>
  <w:num w:numId="10" w16cid:durableId="923495753">
    <w:abstractNumId w:val="23"/>
  </w:num>
  <w:num w:numId="11" w16cid:durableId="1925989416">
    <w:abstractNumId w:val="8"/>
  </w:num>
  <w:num w:numId="12" w16cid:durableId="34694779">
    <w:abstractNumId w:val="16"/>
  </w:num>
  <w:num w:numId="13" w16cid:durableId="1301301518">
    <w:abstractNumId w:val="17"/>
  </w:num>
  <w:num w:numId="14" w16cid:durableId="1773547343">
    <w:abstractNumId w:val="21"/>
  </w:num>
  <w:num w:numId="15" w16cid:durableId="810171801">
    <w:abstractNumId w:val="26"/>
  </w:num>
  <w:num w:numId="16" w16cid:durableId="1668896113">
    <w:abstractNumId w:val="25"/>
  </w:num>
  <w:num w:numId="17" w16cid:durableId="138110053">
    <w:abstractNumId w:val="5"/>
  </w:num>
  <w:num w:numId="18" w16cid:durableId="809174185">
    <w:abstractNumId w:val="4"/>
  </w:num>
  <w:num w:numId="19" w16cid:durableId="23335083">
    <w:abstractNumId w:val="11"/>
  </w:num>
  <w:num w:numId="20" w16cid:durableId="1403872290">
    <w:abstractNumId w:val="7"/>
  </w:num>
  <w:num w:numId="21" w16cid:durableId="527721874">
    <w:abstractNumId w:val="15"/>
  </w:num>
  <w:num w:numId="22" w16cid:durableId="1178499233">
    <w:abstractNumId w:val="3"/>
  </w:num>
  <w:num w:numId="23" w16cid:durableId="1867790270">
    <w:abstractNumId w:val="20"/>
  </w:num>
  <w:num w:numId="24" w16cid:durableId="1065226627">
    <w:abstractNumId w:val="10"/>
  </w:num>
  <w:num w:numId="25" w16cid:durableId="1777484591">
    <w:abstractNumId w:val="9"/>
  </w:num>
  <w:num w:numId="26" w16cid:durableId="1692799751">
    <w:abstractNumId w:val="1"/>
  </w:num>
  <w:num w:numId="27" w16cid:durableId="1874536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1AE4"/>
    <w:rsid w:val="00014586"/>
    <w:rsid w:val="000151E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79C"/>
    <w:rsid w:val="00056A72"/>
    <w:rsid w:val="00066CE4"/>
    <w:rsid w:val="0008612A"/>
    <w:rsid w:val="00087139"/>
    <w:rsid w:val="00090E18"/>
    <w:rsid w:val="000A10BC"/>
    <w:rsid w:val="000A13B1"/>
    <w:rsid w:val="000B0056"/>
    <w:rsid w:val="000B71CA"/>
    <w:rsid w:val="000C3C7B"/>
    <w:rsid w:val="000C490E"/>
    <w:rsid w:val="000D0F93"/>
    <w:rsid w:val="000E1EFA"/>
    <w:rsid w:val="000F1CC7"/>
    <w:rsid w:val="000F48E8"/>
    <w:rsid w:val="001034B4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443C9"/>
    <w:rsid w:val="00145C69"/>
    <w:rsid w:val="00150385"/>
    <w:rsid w:val="00160CB9"/>
    <w:rsid w:val="00162A5D"/>
    <w:rsid w:val="001642FC"/>
    <w:rsid w:val="0016496B"/>
    <w:rsid w:val="00170932"/>
    <w:rsid w:val="001743E2"/>
    <w:rsid w:val="001745F8"/>
    <w:rsid w:val="00175AE8"/>
    <w:rsid w:val="00181E63"/>
    <w:rsid w:val="001838CF"/>
    <w:rsid w:val="00185C0E"/>
    <w:rsid w:val="001868EE"/>
    <w:rsid w:val="001A3BA4"/>
    <w:rsid w:val="001A4A29"/>
    <w:rsid w:val="001A6D1F"/>
    <w:rsid w:val="001B5E83"/>
    <w:rsid w:val="001C0645"/>
    <w:rsid w:val="001C2ED9"/>
    <w:rsid w:val="001C6F32"/>
    <w:rsid w:val="001D1502"/>
    <w:rsid w:val="001D1A1B"/>
    <w:rsid w:val="001E30F6"/>
    <w:rsid w:val="001F2BB4"/>
    <w:rsid w:val="001F52D5"/>
    <w:rsid w:val="00210BE1"/>
    <w:rsid w:val="00211B2D"/>
    <w:rsid w:val="00215EFA"/>
    <w:rsid w:val="00217EE5"/>
    <w:rsid w:val="00220C2F"/>
    <w:rsid w:val="00235148"/>
    <w:rsid w:val="0023536D"/>
    <w:rsid w:val="00235F5C"/>
    <w:rsid w:val="002373D3"/>
    <w:rsid w:val="002404A0"/>
    <w:rsid w:val="00243C53"/>
    <w:rsid w:val="00251735"/>
    <w:rsid w:val="00257FA3"/>
    <w:rsid w:val="00263D30"/>
    <w:rsid w:val="00264575"/>
    <w:rsid w:val="00270764"/>
    <w:rsid w:val="00276752"/>
    <w:rsid w:val="00277B56"/>
    <w:rsid w:val="0028018F"/>
    <w:rsid w:val="00291CEF"/>
    <w:rsid w:val="002950DB"/>
    <w:rsid w:val="00297CA6"/>
    <w:rsid w:val="002A094B"/>
    <w:rsid w:val="002A19F5"/>
    <w:rsid w:val="002B4922"/>
    <w:rsid w:val="002C22C3"/>
    <w:rsid w:val="002C2D19"/>
    <w:rsid w:val="002C2FFF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300956"/>
    <w:rsid w:val="00304686"/>
    <w:rsid w:val="0031063C"/>
    <w:rsid w:val="00314B1B"/>
    <w:rsid w:val="00314FAA"/>
    <w:rsid w:val="00317187"/>
    <w:rsid w:val="0032499A"/>
    <w:rsid w:val="003341F7"/>
    <w:rsid w:val="00340354"/>
    <w:rsid w:val="00344EE9"/>
    <w:rsid w:val="00347FEC"/>
    <w:rsid w:val="00354AA2"/>
    <w:rsid w:val="00356F45"/>
    <w:rsid w:val="00363C27"/>
    <w:rsid w:val="00366B74"/>
    <w:rsid w:val="003672D7"/>
    <w:rsid w:val="0037660A"/>
    <w:rsid w:val="00383DAE"/>
    <w:rsid w:val="00387FDA"/>
    <w:rsid w:val="003A23BC"/>
    <w:rsid w:val="003A2B91"/>
    <w:rsid w:val="003A710A"/>
    <w:rsid w:val="003B3C39"/>
    <w:rsid w:val="003B6045"/>
    <w:rsid w:val="003B659E"/>
    <w:rsid w:val="003C275E"/>
    <w:rsid w:val="003C41A2"/>
    <w:rsid w:val="003C4FDE"/>
    <w:rsid w:val="003E45D6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4E42"/>
    <w:rsid w:val="00436A0F"/>
    <w:rsid w:val="00437150"/>
    <w:rsid w:val="0043750A"/>
    <w:rsid w:val="00446F65"/>
    <w:rsid w:val="004542BB"/>
    <w:rsid w:val="004616C1"/>
    <w:rsid w:val="004732E9"/>
    <w:rsid w:val="004815CA"/>
    <w:rsid w:val="004854BB"/>
    <w:rsid w:val="004856D1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3F3D"/>
    <w:rsid w:val="004F5402"/>
    <w:rsid w:val="00503B4D"/>
    <w:rsid w:val="00504EE9"/>
    <w:rsid w:val="00512636"/>
    <w:rsid w:val="00513BBE"/>
    <w:rsid w:val="00521576"/>
    <w:rsid w:val="005250E6"/>
    <w:rsid w:val="00542D23"/>
    <w:rsid w:val="0054442C"/>
    <w:rsid w:val="00550285"/>
    <w:rsid w:val="00551894"/>
    <w:rsid w:val="00562492"/>
    <w:rsid w:val="0056701B"/>
    <w:rsid w:val="00572167"/>
    <w:rsid w:val="00572A20"/>
    <w:rsid w:val="00576002"/>
    <w:rsid w:val="005768FF"/>
    <w:rsid w:val="005836F8"/>
    <w:rsid w:val="005838CE"/>
    <w:rsid w:val="005918FA"/>
    <w:rsid w:val="00592A86"/>
    <w:rsid w:val="005A03D6"/>
    <w:rsid w:val="005A1CD4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2458"/>
    <w:rsid w:val="005F6419"/>
    <w:rsid w:val="00601EFF"/>
    <w:rsid w:val="0060543D"/>
    <w:rsid w:val="00607728"/>
    <w:rsid w:val="00607CD8"/>
    <w:rsid w:val="006104DD"/>
    <w:rsid w:val="006130B5"/>
    <w:rsid w:val="00613B03"/>
    <w:rsid w:val="00617400"/>
    <w:rsid w:val="006204A8"/>
    <w:rsid w:val="006274EA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0CDA"/>
    <w:rsid w:val="006F3000"/>
    <w:rsid w:val="006F3BEF"/>
    <w:rsid w:val="00701CEF"/>
    <w:rsid w:val="00711F40"/>
    <w:rsid w:val="007145FF"/>
    <w:rsid w:val="00715B2A"/>
    <w:rsid w:val="00715DC4"/>
    <w:rsid w:val="00726413"/>
    <w:rsid w:val="007450F1"/>
    <w:rsid w:val="00751448"/>
    <w:rsid w:val="00751515"/>
    <w:rsid w:val="00752A93"/>
    <w:rsid w:val="00754DF3"/>
    <w:rsid w:val="007626B7"/>
    <w:rsid w:val="00763253"/>
    <w:rsid w:val="0078212B"/>
    <w:rsid w:val="00784DF6"/>
    <w:rsid w:val="00785232"/>
    <w:rsid w:val="007918C9"/>
    <w:rsid w:val="007A01AF"/>
    <w:rsid w:val="007A02B9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37F73"/>
    <w:rsid w:val="00841BCD"/>
    <w:rsid w:val="0084378C"/>
    <w:rsid w:val="00847EA3"/>
    <w:rsid w:val="00851A8E"/>
    <w:rsid w:val="00851C2D"/>
    <w:rsid w:val="0085365B"/>
    <w:rsid w:val="00856875"/>
    <w:rsid w:val="00862EA3"/>
    <w:rsid w:val="00867241"/>
    <w:rsid w:val="008718EF"/>
    <w:rsid w:val="008826C1"/>
    <w:rsid w:val="00883DFD"/>
    <w:rsid w:val="00883EA9"/>
    <w:rsid w:val="00884EF0"/>
    <w:rsid w:val="008857DF"/>
    <w:rsid w:val="008859A9"/>
    <w:rsid w:val="00886338"/>
    <w:rsid w:val="008948AB"/>
    <w:rsid w:val="008A1BF7"/>
    <w:rsid w:val="008A4922"/>
    <w:rsid w:val="008A5B0E"/>
    <w:rsid w:val="008A762D"/>
    <w:rsid w:val="008B0961"/>
    <w:rsid w:val="008C49C1"/>
    <w:rsid w:val="008D4F20"/>
    <w:rsid w:val="008D5457"/>
    <w:rsid w:val="008E009B"/>
    <w:rsid w:val="008F1D73"/>
    <w:rsid w:val="008F75C7"/>
    <w:rsid w:val="0090091A"/>
    <w:rsid w:val="00902BFD"/>
    <w:rsid w:val="009042BD"/>
    <w:rsid w:val="00923058"/>
    <w:rsid w:val="0093246E"/>
    <w:rsid w:val="00936159"/>
    <w:rsid w:val="00943558"/>
    <w:rsid w:val="00955BB0"/>
    <w:rsid w:val="00961307"/>
    <w:rsid w:val="00967A21"/>
    <w:rsid w:val="00977E1D"/>
    <w:rsid w:val="00982D8D"/>
    <w:rsid w:val="00983F3B"/>
    <w:rsid w:val="00992F69"/>
    <w:rsid w:val="00993231"/>
    <w:rsid w:val="009A10DD"/>
    <w:rsid w:val="009A5A62"/>
    <w:rsid w:val="009B0573"/>
    <w:rsid w:val="009B7B4B"/>
    <w:rsid w:val="009B7C21"/>
    <w:rsid w:val="009C1E31"/>
    <w:rsid w:val="009C4A09"/>
    <w:rsid w:val="009C5E15"/>
    <w:rsid w:val="009C7761"/>
    <w:rsid w:val="009C7B4F"/>
    <w:rsid w:val="009D1985"/>
    <w:rsid w:val="009D4B50"/>
    <w:rsid w:val="009D4ED3"/>
    <w:rsid w:val="009F0027"/>
    <w:rsid w:val="009F68E8"/>
    <w:rsid w:val="009F6E86"/>
    <w:rsid w:val="00A009B1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61BD"/>
    <w:rsid w:val="00A57B83"/>
    <w:rsid w:val="00A608C7"/>
    <w:rsid w:val="00A71A44"/>
    <w:rsid w:val="00A81ACB"/>
    <w:rsid w:val="00A87425"/>
    <w:rsid w:val="00A922CB"/>
    <w:rsid w:val="00A92BCD"/>
    <w:rsid w:val="00A93FBB"/>
    <w:rsid w:val="00AA1B0E"/>
    <w:rsid w:val="00AA360D"/>
    <w:rsid w:val="00AA47B6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2BA5"/>
    <w:rsid w:val="00AE56B1"/>
    <w:rsid w:val="00AE6D09"/>
    <w:rsid w:val="00AE7A51"/>
    <w:rsid w:val="00AF0AE0"/>
    <w:rsid w:val="00AF0F50"/>
    <w:rsid w:val="00AF5FF2"/>
    <w:rsid w:val="00AF6651"/>
    <w:rsid w:val="00AF7A7C"/>
    <w:rsid w:val="00B030B0"/>
    <w:rsid w:val="00B04AA8"/>
    <w:rsid w:val="00B06C37"/>
    <w:rsid w:val="00B25AD5"/>
    <w:rsid w:val="00B25DCE"/>
    <w:rsid w:val="00B408B6"/>
    <w:rsid w:val="00B431B3"/>
    <w:rsid w:val="00B44E57"/>
    <w:rsid w:val="00B50C0C"/>
    <w:rsid w:val="00B51F55"/>
    <w:rsid w:val="00B542DA"/>
    <w:rsid w:val="00B55C64"/>
    <w:rsid w:val="00B66B8D"/>
    <w:rsid w:val="00B66F1D"/>
    <w:rsid w:val="00B73862"/>
    <w:rsid w:val="00B73F43"/>
    <w:rsid w:val="00B760FD"/>
    <w:rsid w:val="00B978B7"/>
    <w:rsid w:val="00B97A52"/>
    <w:rsid w:val="00BA6B66"/>
    <w:rsid w:val="00BA6E48"/>
    <w:rsid w:val="00BB2456"/>
    <w:rsid w:val="00BD0766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C0426B"/>
    <w:rsid w:val="00C045DF"/>
    <w:rsid w:val="00C14DFB"/>
    <w:rsid w:val="00C166AA"/>
    <w:rsid w:val="00C26D43"/>
    <w:rsid w:val="00C271EF"/>
    <w:rsid w:val="00C367ED"/>
    <w:rsid w:val="00C4326B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162F"/>
    <w:rsid w:val="00CC3EE2"/>
    <w:rsid w:val="00CC73CE"/>
    <w:rsid w:val="00CC74FD"/>
    <w:rsid w:val="00CD455A"/>
    <w:rsid w:val="00CD7492"/>
    <w:rsid w:val="00CE3A6B"/>
    <w:rsid w:val="00CE5ECE"/>
    <w:rsid w:val="00D00211"/>
    <w:rsid w:val="00D01749"/>
    <w:rsid w:val="00D06309"/>
    <w:rsid w:val="00D14C6E"/>
    <w:rsid w:val="00D22482"/>
    <w:rsid w:val="00D27077"/>
    <w:rsid w:val="00D351EA"/>
    <w:rsid w:val="00D36B85"/>
    <w:rsid w:val="00D36D92"/>
    <w:rsid w:val="00D40277"/>
    <w:rsid w:val="00D40288"/>
    <w:rsid w:val="00D43403"/>
    <w:rsid w:val="00D4701F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83A65"/>
    <w:rsid w:val="00D84743"/>
    <w:rsid w:val="00D85728"/>
    <w:rsid w:val="00D95481"/>
    <w:rsid w:val="00D95F2E"/>
    <w:rsid w:val="00DA7D0B"/>
    <w:rsid w:val="00DB15E2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323E9"/>
    <w:rsid w:val="00E34018"/>
    <w:rsid w:val="00E3511A"/>
    <w:rsid w:val="00E37052"/>
    <w:rsid w:val="00E40CCA"/>
    <w:rsid w:val="00E437D2"/>
    <w:rsid w:val="00E53385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50AD"/>
    <w:rsid w:val="00EB7194"/>
    <w:rsid w:val="00EC06C1"/>
    <w:rsid w:val="00EC7BC3"/>
    <w:rsid w:val="00ED6639"/>
    <w:rsid w:val="00ED7600"/>
    <w:rsid w:val="00ED77A6"/>
    <w:rsid w:val="00EF1CBD"/>
    <w:rsid w:val="00EF286C"/>
    <w:rsid w:val="00EF6073"/>
    <w:rsid w:val="00EF698B"/>
    <w:rsid w:val="00EF7365"/>
    <w:rsid w:val="00F06BFC"/>
    <w:rsid w:val="00F1362C"/>
    <w:rsid w:val="00F202E5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0F59"/>
    <w:rsid w:val="00FA15AF"/>
    <w:rsid w:val="00FA1DFE"/>
    <w:rsid w:val="00FB2540"/>
    <w:rsid w:val="00FB64D3"/>
    <w:rsid w:val="00FC2152"/>
    <w:rsid w:val="00FC29B9"/>
    <w:rsid w:val="00FC6FD3"/>
    <w:rsid w:val="00FD14E1"/>
    <w:rsid w:val="00FE305C"/>
    <w:rsid w:val="00FE4CB1"/>
    <w:rsid w:val="00FE6337"/>
    <w:rsid w:val="00FF0301"/>
    <w:rsid w:val="00FF4CB6"/>
    <w:rsid w:val="37E38F04"/>
    <w:rsid w:val="499D81C8"/>
    <w:rsid w:val="6568994A"/>
    <w:rsid w:val="760E5769"/>
    <w:rsid w:val="78E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EB50AD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EB50AD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7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RBI5PAMIO524-1616901215-323</_dlc_DocId>
    <HideFromDelve xmlns="71c5aaf6-e6ce-465b-b873-5148d2a4c105">false</HideFromDelve>
    <_dlc_DocIdUrl xmlns="71c5aaf6-e6ce-465b-b873-5148d2a4c105">
      <Url>https://nokia.sharepoint.com/sites/gxp/_layouts/15/DocIdRedir.aspx?ID=RBI5PAMIO524-1616901215-323</Url>
      <Description>RBI5PAMIO524-1616901215-323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5A09C8-0AB0-4D0B-AF85-B68BA480BE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0036216-FFE2-403D-87F9-1811A7C0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71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198</cp:revision>
  <dcterms:created xsi:type="dcterms:W3CDTF">2023-05-03T14:46:00Z</dcterms:created>
  <dcterms:modified xsi:type="dcterms:W3CDTF">2024-02-16T17:00:00Z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8a74368d-6188-4b45-8fa5-a434e9d9ea4a</vt:lpwstr>
  </property>
  <property fmtid="{D5CDD505-2E9C-101B-9397-08002B2CF9AE}" pid="11" name="MediaServiceImageTags">
    <vt:lpwstr/>
  </property>
</Properties>
</file>